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6D58EC" w:rsidRDefault="00D43DFD">
      <w:pPr>
        <w:rPr>
          <w:lang w:val="el-GR"/>
        </w:rPr>
      </w:pPr>
    </w:p>
    <w:p w:rsidR="008D329F" w:rsidRPr="008D329F" w:rsidRDefault="00596970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 xml:space="preserve">   </w:t>
      </w:r>
      <w:bookmarkStart w:id="0" w:name="_GoBack"/>
      <w:bookmarkEnd w:id="0"/>
      <w:r w:rsidR="008D329F"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596970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4E5B1A" w:rsidRPr="004E5B1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Σύστημα Αντίστροφης </w:t>
            </w:r>
            <w:proofErr w:type="spellStart"/>
            <w:r w:rsidR="004E5B1A" w:rsidRPr="004E5B1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Όσμωσης</w:t>
            </w:r>
            <w:proofErr w:type="spellEnd"/>
            <w:r w:rsidR="004E5B1A" w:rsidRPr="004E5B1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με αντλία και Στήλη </w:t>
            </w:r>
            <w:proofErr w:type="spellStart"/>
            <w:r w:rsidR="004E5B1A" w:rsidRPr="004E5B1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Απιονισμού</w:t>
            </w:r>
            <w:proofErr w:type="spellEnd"/>
            <w:r w:rsidR="004E5B1A" w:rsidRPr="004E5B1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Μικτής Κλίνης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4E5B1A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Το σύστημα θα περιλαμβάνει 3 στάδια κατεργασίας (φίλτρο πολυπροπυλενίου 1 </w:t>
            </w:r>
            <w:proofErr w:type="spellStart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micron</w:t>
            </w:r>
            <w:proofErr w:type="spellEnd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proofErr w:type="spellStart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προφίλτρο</w:t>
            </w:r>
            <w:proofErr w:type="spellEnd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ενεργού άνθρακα, μεμβράνη αντίστροφης </w:t>
            </w:r>
            <w:proofErr w:type="spellStart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όσμωσης</w:t>
            </w:r>
            <w:proofErr w:type="spellEnd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200 </w:t>
            </w:r>
            <w:proofErr w:type="spellStart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lt</w:t>
            </w:r>
            <w:proofErr w:type="spellEnd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/ημέρα) και θα λειτουργεί με πίεση 3–6 </w:t>
            </w:r>
            <w:proofErr w:type="spellStart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bar</w:t>
            </w:r>
            <w:proofErr w:type="spellEnd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θερμοκρασία 5–35 °C και μέγιστη </w:t>
            </w:r>
            <w:proofErr w:type="spellStart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αλατότητα</w:t>
            </w:r>
            <w:proofErr w:type="spellEnd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εισόδου 1.800 </w:t>
            </w:r>
            <w:proofErr w:type="spellStart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mg</w:t>
            </w:r>
            <w:proofErr w:type="spellEnd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</w:t>
            </w:r>
            <w:proofErr w:type="spellStart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lt</w:t>
            </w:r>
            <w:proofErr w:type="spellEnd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29668C" w:rsidTr="002B102A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4E5B1A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Σύνδεση εισόδου ½’’, παραγωγής ¼’’ και αποχέτευσης ¼’’.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4E5B1A" w:rsidTr="00A12D11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B650B" w:rsidRDefault="004E5B1A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Το παραγόμενο νερό θα είναι χαμηλής αγωγιμότητας, χωρίς άλατα, βακτήρια, λοιπούς μικροοργανισμούς και χημικά.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F3A94" w:rsidRPr="004E5B1A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4E5B1A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Συνοδεύεται από στήλη </w:t>
            </w:r>
            <w:proofErr w:type="spellStart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απιονισμού</w:t>
            </w:r>
            <w:proofErr w:type="spellEnd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μικτής κλίνης, δοχείο πολυεστερικό ενισχυμένο με </w:t>
            </w:r>
            <w:proofErr w:type="spellStart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fiber</w:t>
            </w:r>
            <w:proofErr w:type="spellEnd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glass</w:t>
            </w:r>
            <w:proofErr w:type="spellEnd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διαστάσεων 8’’x44’’, πίεσης λειτουργίας 10,5 </w:t>
            </w:r>
            <w:proofErr w:type="spellStart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bar</w:t>
            </w:r>
            <w:proofErr w:type="spellEnd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θερμοκρασίας 0–50 °C, με </w:t>
            </w:r>
            <w:proofErr w:type="spellStart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πληρωτικό</w:t>
            </w:r>
            <w:proofErr w:type="spellEnd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υλικό ρητίνης μικτής κλίνης 20 </w:t>
            </w:r>
            <w:proofErr w:type="spellStart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lt</w:t>
            </w:r>
            <w:proofErr w:type="spellEnd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παροχή 150 </w:t>
            </w:r>
            <w:proofErr w:type="spellStart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lt</w:t>
            </w:r>
            <w:proofErr w:type="spellEnd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/h και πτώση πίεσης 0,5–0,6 </w:t>
            </w:r>
            <w:proofErr w:type="spellStart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bar</w:t>
            </w:r>
            <w:proofErr w:type="spellEnd"/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4E5B1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4E5B1A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4E5B1A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Συνδέσεις εισόδου/εξόδου ¾’’.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4E5B1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4E5B1A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4E5B1A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Ο εξοπλισμός θα παραδοθεί εγκατεστημένος και σε πλήρη λειτουργία από τον προμηθευτή, θα συνοδεύεται από εγχειρίδιο χρήσης και πρωτόκολλο δοκιμής.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4E5B1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4E5B1A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4E5B1A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5B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Εγγύηση καλής λειτουργίας τουλάχιστον 24 μηνών για όλο τον εξοπλισμό και τους αυτοματισμούς, με διασφαλισμένη διαθεσιμότητα ανταλλακτικών για τουλάχιστον 10 έτη.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4E5B1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59697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6D58EC" w:rsidRDefault="006D58E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F3A94"/>
    <w:rsid w:val="0024151E"/>
    <w:rsid w:val="00242FD6"/>
    <w:rsid w:val="0029668C"/>
    <w:rsid w:val="002B102A"/>
    <w:rsid w:val="002C5B52"/>
    <w:rsid w:val="004E5B1A"/>
    <w:rsid w:val="00596970"/>
    <w:rsid w:val="005F26FE"/>
    <w:rsid w:val="006D58EC"/>
    <w:rsid w:val="007C3968"/>
    <w:rsid w:val="008D329F"/>
    <w:rsid w:val="009A6F68"/>
    <w:rsid w:val="009F37FE"/>
    <w:rsid w:val="00A12D11"/>
    <w:rsid w:val="00AB650B"/>
    <w:rsid w:val="00B56492"/>
    <w:rsid w:val="00B63246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4615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39</TotalTime>
  <Pages>1</Pages>
  <Words>208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23</cp:revision>
  <dcterms:created xsi:type="dcterms:W3CDTF">2025-04-09T12:40:00Z</dcterms:created>
  <dcterms:modified xsi:type="dcterms:W3CDTF">2025-11-20T19:59:00Z</dcterms:modified>
</cp:coreProperties>
</file>